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CE" w:rsidRPr="00BD209C" w:rsidRDefault="00E07AF7" w:rsidP="00DA77AE">
      <w:pPr>
        <w:spacing w:before="240" w:after="0" w:line="360" w:lineRule="auto"/>
        <w:ind w:right="-1"/>
        <w:rPr>
          <w:b/>
        </w:rPr>
      </w:pPr>
      <w:bookmarkStart w:id="0" w:name="_GoBack"/>
      <w:bookmarkEnd w:id="0"/>
      <w:r w:rsidRPr="00BD209C">
        <w:rPr>
          <w:b/>
        </w:rPr>
        <w:t xml:space="preserve">        Adı  Soyadı </w:t>
      </w:r>
      <w:proofErr w:type="gramStart"/>
      <w:r w:rsidRPr="00BD209C">
        <w:rPr>
          <w:b/>
        </w:rPr>
        <w:t>:</w:t>
      </w:r>
      <w:r w:rsidR="00417D93" w:rsidRPr="00BD209C">
        <w:rPr>
          <w:b/>
        </w:rPr>
        <w:t>…………………………………………</w:t>
      </w:r>
      <w:proofErr w:type="gramEnd"/>
      <w:r w:rsidR="00417D93" w:rsidRPr="00BD209C">
        <w:rPr>
          <w:b/>
        </w:rPr>
        <w:t xml:space="preserve">   </w:t>
      </w:r>
      <w:r w:rsidR="00325A4D">
        <w:rPr>
          <w:b/>
        </w:rPr>
        <w:t xml:space="preserve">     </w:t>
      </w:r>
      <w:r w:rsidR="00AE4F81">
        <w:rPr>
          <w:rStyle w:val="Vurgu"/>
          <w:color w:val="auto"/>
        </w:rPr>
        <w:t>TÜRKÇE</w:t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  </w:t>
      </w:r>
      <w:r w:rsidR="00DA77AE">
        <w:rPr>
          <w:b/>
        </w:rPr>
        <w:t xml:space="preserve">     </w:t>
      </w:r>
      <w:proofErr w:type="gramStart"/>
      <w:r w:rsidR="00CE50CE" w:rsidRPr="00BD209C">
        <w:rPr>
          <w:b/>
        </w:rPr>
        <w:t>…………</w:t>
      </w:r>
      <w:proofErr w:type="gramEnd"/>
      <w:r w:rsidR="00CE50CE" w:rsidRPr="00BD209C">
        <w:rPr>
          <w:b/>
        </w:rPr>
        <w:t xml:space="preserve"> / </w:t>
      </w:r>
      <w:proofErr w:type="gramStart"/>
      <w:r w:rsidR="00CE50CE" w:rsidRPr="00BD209C">
        <w:rPr>
          <w:b/>
        </w:rPr>
        <w:t>………..</w:t>
      </w:r>
      <w:proofErr w:type="gramEnd"/>
      <w:r w:rsidR="00CE50CE" w:rsidRPr="00BD209C">
        <w:rPr>
          <w:b/>
        </w:rPr>
        <w:t xml:space="preserve"> / 20</w:t>
      </w:r>
      <w:r w:rsidR="00DE780E" w:rsidRPr="00BD209C">
        <w:rPr>
          <w:b/>
        </w:rPr>
        <w:t>10</w:t>
      </w:r>
    </w:p>
    <w:p w:rsidR="00CE50CE" w:rsidRPr="00CB2CB7" w:rsidRDefault="00CB2CB7" w:rsidP="00CB2CB7">
      <w:pPr>
        <w:spacing w:line="240" w:lineRule="auto"/>
        <w:ind w:right="141"/>
        <w:rPr>
          <w:rFonts w:asciiTheme="majorHAnsi" w:eastAsiaTheme="majorEastAsia" w:hAnsiTheme="majorHAnsi" w:cstheme="majorBidi"/>
          <w:b/>
          <w:bCs/>
          <w:i w:val="0"/>
          <w:iCs w:val="0"/>
          <w:bdr w:val="single" w:sz="18" w:space="0" w:color="F2DBDB" w:themeColor="accent2" w:themeTint="33"/>
          <w:shd w:val="clear" w:color="auto" w:fill="F2DBDB" w:themeFill="accent2" w:themeFillTint="33"/>
        </w:rPr>
      </w:pPr>
      <w:r>
        <w:rPr>
          <w:b/>
        </w:rPr>
        <w:t xml:space="preserve">        </w:t>
      </w:r>
      <w:r w:rsidR="00CE50CE" w:rsidRPr="00BD209C">
        <w:rPr>
          <w:b/>
        </w:rPr>
        <w:t>No</w:t>
      </w:r>
      <w:r w:rsidR="00CE50CE" w:rsidRPr="00BD209C">
        <w:rPr>
          <w:b/>
        </w:rPr>
        <w:tab/>
      </w:r>
      <w:r w:rsidR="00E07AF7" w:rsidRPr="00BD209C">
        <w:rPr>
          <w:b/>
        </w:rPr>
        <w:t xml:space="preserve">   </w:t>
      </w:r>
      <w:proofErr w:type="gramStart"/>
      <w:r w:rsidR="00CE50CE" w:rsidRPr="00BD209C">
        <w:rPr>
          <w:b/>
        </w:rPr>
        <w:t>:</w:t>
      </w:r>
      <w:r w:rsidR="00417D93" w:rsidRPr="00BD209C">
        <w:rPr>
          <w:b/>
        </w:rPr>
        <w:t>…………………..</w:t>
      </w:r>
      <w:proofErr w:type="gramEnd"/>
      <w:r w:rsidR="00325A4D">
        <w:rPr>
          <w:b/>
        </w:rPr>
        <w:t xml:space="preserve">                        </w:t>
      </w:r>
      <w:r w:rsidR="006A18A0">
        <w:rPr>
          <w:b/>
        </w:rPr>
        <w:t xml:space="preserve">      </w:t>
      </w:r>
      <w:r w:rsidR="00325A4D">
        <w:rPr>
          <w:b/>
        </w:rPr>
        <w:t xml:space="preserve"> </w:t>
      </w:r>
      <w:r>
        <w:rPr>
          <w:b/>
        </w:rPr>
        <w:t xml:space="preserve"> </w:t>
      </w:r>
      <w:r w:rsidR="006A18A0">
        <w:rPr>
          <w:rStyle w:val="Vurgu"/>
          <w:color w:val="auto"/>
          <w:highlight w:val="yellow"/>
        </w:rPr>
        <w:t>Başarılar dilerim</w:t>
      </w:r>
      <w:r>
        <w:rPr>
          <w:b/>
        </w:rPr>
        <w:t xml:space="preserve"> </w:t>
      </w:r>
      <w:r w:rsidR="006A18A0">
        <w:rPr>
          <w:b/>
        </w:rPr>
        <w:t xml:space="preserve">               </w:t>
      </w:r>
      <w:r w:rsidR="00325A4D">
        <w:rPr>
          <w:b/>
        </w:rPr>
        <w:t xml:space="preserve">        </w:t>
      </w:r>
      <w:r w:rsidR="00726018" w:rsidRPr="00BD209C">
        <w:rPr>
          <w:b/>
        </w:rPr>
        <w:t>Aldığı Puan:</w:t>
      </w:r>
      <w:r>
        <w:rPr>
          <w:b/>
        </w:rPr>
        <w:t xml:space="preserve">                                       </w:t>
      </w:r>
    </w:p>
    <w:p w:rsidR="004B0A69" w:rsidRPr="00BD209C" w:rsidRDefault="004B0A69" w:rsidP="00CB2CB7">
      <w:pPr>
        <w:spacing w:line="240" w:lineRule="auto"/>
        <w:ind w:right="141"/>
        <w:jc w:val="center"/>
        <w:rPr>
          <w:rStyle w:val="Vurgu"/>
          <w:color w:val="auto"/>
        </w:rPr>
      </w:pPr>
    </w:p>
    <w:p w:rsidR="006670A3" w:rsidRPr="00BD209C" w:rsidRDefault="006670A3" w:rsidP="0067585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right="141"/>
        <w:jc w:val="center"/>
        <w:rPr>
          <w:b/>
        </w:rPr>
        <w:sectPr w:rsidR="006670A3" w:rsidRPr="00BD209C" w:rsidSect="00BA63E9">
          <w:pgSz w:w="11906" w:h="16838" w:code="9"/>
          <w:pgMar w:top="340" w:right="227" w:bottom="227" w:left="340" w:header="0" w:footer="0" w:gutter="0"/>
          <w:pg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ep="1" w:space="369"/>
          <w:docGrid w:linePitch="360"/>
        </w:sectPr>
      </w:pPr>
    </w:p>
    <w:p w:rsidR="0014091C" w:rsidRDefault="0014091C" w:rsidP="0014091C">
      <w:pPr>
        <w:pStyle w:val="ListeParagraf"/>
        <w:spacing w:line="240" w:lineRule="auto"/>
        <w:ind w:left="360" w:right="-36"/>
        <w:jc w:val="center"/>
        <w:rPr>
          <w:b/>
        </w:rPr>
      </w:pPr>
      <w:r>
        <w:rPr>
          <w:b/>
        </w:rPr>
        <w:lastRenderedPageBreak/>
        <w:t>SAĞLIKLI YAŞAM</w:t>
      </w:r>
    </w:p>
    <w:p w:rsidR="00291CB0" w:rsidRDefault="00291CB0" w:rsidP="000B2A13">
      <w:pPr>
        <w:pStyle w:val="ListeParagraf"/>
        <w:spacing w:line="240" w:lineRule="auto"/>
        <w:ind w:left="360" w:right="-36" w:firstLine="348"/>
        <w:rPr>
          <w:b/>
        </w:rPr>
      </w:pPr>
      <w:r>
        <w:rPr>
          <w:b/>
        </w:rPr>
        <w:t>Irmak sağlığına çok dikkat eder. Yemek ayırmaz, annesi ne pişirirse yer. Sabahları mutlaka kahvaltı y</w:t>
      </w:r>
      <w:r>
        <w:rPr>
          <w:b/>
        </w:rPr>
        <w:t>a</w:t>
      </w:r>
      <w:r>
        <w:rPr>
          <w:b/>
        </w:rPr>
        <w:t>par. Karnını abur cubur ile doyurmaz. Irmak sadece yediklerine değil, temizliğine de dikkat eder. Her y</w:t>
      </w:r>
      <w:r>
        <w:rPr>
          <w:b/>
        </w:rPr>
        <w:t>e</w:t>
      </w:r>
      <w:r>
        <w:rPr>
          <w:b/>
        </w:rPr>
        <w:t>mekten önce ve sonra ellerini yıkar. Dişlerini fırçalamayı unutmaz. Terli terli su içmez.</w:t>
      </w:r>
    </w:p>
    <w:p w:rsidR="00291CB0" w:rsidRDefault="00291CB0" w:rsidP="00291CB0">
      <w:pPr>
        <w:pStyle w:val="ListeParagraf"/>
        <w:spacing w:line="240" w:lineRule="auto"/>
        <w:ind w:left="360" w:right="-36"/>
        <w:rPr>
          <w:b/>
        </w:rPr>
      </w:pPr>
    </w:p>
    <w:p w:rsidR="00291CB0" w:rsidRDefault="00291CB0" w:rsidP="00291CB0">
      <w:pPr>
        <w:pStyle w:val="ListeParagraf"/>
        <w:spacing w:line="240" w:lineRule="auto"/>
        <w:ind w:left="360" w:right="-36"/>
        <w:rPr>
          <w:b/>
        </w:rPr>
      </w:pPr>
      <w:r>
        <w:rPr>
          <w:b/>
        </w:rPr>
        <w:t xml:space="preserve">Aşağıdaki </w:t>
      </w:r>
      <w:r w:rsidRPr="00291CB0">
        <w:rPr>
          <w:b/>
          <w:u w:val="single"/>
        </w:rPr>
        <w:t xml:space="preserve">ilk </w:t>
      </w:r>
      <w:r w:rsidR="00036595">
        <w:rPr>
          <w:b/>
          <w:u w:val="single"/>
        </w:rPr>
        <w:t>beş</w:t>
      </w:r>
      <w:r>
        <w:rPr>
          <w:b/>
        </w:rPr>
        <w:t xml:space="preserve"> soruyu metne göre cevaplayınız.</w:t>
      </w:r>
    </w:p>
    <w:p w:rsidR="00971341" w:rsidRDefault="00291CB0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Irmak, neye çok dikkat edermiş</w:t>
      </w:r>
      <w:r w:rsidR="003408AF">
        <w:rPr>
          <w:b/>
        </w:rPr>
        <w:t>?</w:t>
      </w:r>
    </w:p>
    <w:p w:rsidR="003408AF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elbiselerine</w:t>
      </w:r>
      <w:proofErr w:type="gramEnd"/>
    </w:p>
    <w:p w:rsidR="00291CB0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sağlığına</w:t>
      </w:r>
      <w:proofErr w:type="gramEnd"/>
    </w:p>
    <w:p w:rsidR="00291CB0" w:rsidRPr="00971341" w:rsidRDefault="00291CB0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derslerine</w:t>
      </w:r>
      <w:proofErr w:type="gramEnd"/>
    </w:p>
    <w:p w:rsidR="00971341" w:rsidRDefault="00291CB0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Irmak ne zaman ellerini yıkarmış</w:t>
      </w:r>
      <w:r w:rsidR="003408AF">
        <w:rPr>
          <w:b/>
        </w:rPr>
        <w:t>?</w:t>
      </w:r>
    </w:p>
    <w:p w:rsidR="00052544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ders</w:t>
      </w:r>
      <w:proofErr w:type="gramEnd"/>
      <w:r w:rsidR="00291CB0">
        <w:t xml:space="preserve"> yaparken</w:t>
      </w:r>
    </w:p>
    <w:p w:rsidR="00291CB0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yatarken</w:t>
      </w:r>
      <w:proofErr w:type="gramEnd"/>
    </w:p>
    <w:p w:rsidR="00291CB0" w:rsidRPr="00971341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yemekten</w:t>
      </w:r>
      <w:proofErr w:type="gramEnd"/>
      <w:r w:rsidR="00291CB0">
        <w:t xml:space="preserve"> önce ve sonra</w:t>
      </w:r>
    </w:p>
    <w:p w:rsidR="00971341" w:rsidRDefault="00291CB0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Irmak neyi unutmazmış?</w:t>
      </w:r>
    </w:p>
    <w:p w:rsidR="00052544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erken</w:t>
      </w:r>
      <w:proofErr w:type="gramEnd"/>
      <w:r w:rsidR="00291CB0">
        <w:t xml:space="preserve"> kalkmayı</w:t>
      </w:r>
    </w:p>
    <w:p w:rsidR="00291CB0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ödev</w:t>
      </w:r>
      <w:proofErr w:type="gramEnd"/>
      <w:r w:rsidR="00291CB0">
        <w:t xml:space="preserve"> yapmayı</w:t>
      </w:r>
    </w:p>
    <w:p w:rsidR="00291CB0" w:rsidRPr="00971341" w:rsidRDefault="00036595" w:rsidP="00971341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dişlerini</w:t>
      </w:r>
      <w:proofErr w:type="gramEnd"/>
      <w:r w:rsidR="00291CB0">
        <w:t xml:space="preserve"> fırçalamayı</w:t>
      </w:r>
    </w:p>
    <w:p w:rsidR="00971341" w:rsidRDefault="00291CB0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 xml:space="preserve">Metne göre hangisi </w:t>
      </w:r>
      <w:r w:rsidRPr="00291CB0">
        <w:rPr>
          <w:b/>
          <w:u w:val="single"/>
        </w:rPr>
        <w:t>yanlıştır</w:t>
      </w:r>
      <w:r w:rsidR="0059632C">
        <w:rPr>
          <w:b/>
        </w:rPr>
        <w:t>?</w:t>
      </w:r>
    </w:p>
    <w:p w:rsidR="0059632C" w:rsidRDefault="00291CB0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Irmak, yemek ayırmaz</w:t>
      </w:r>
    </w:p>
    <w:p w:rsidR="00291CB0" w:rsidRDefault="00291CB0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Irmak, abur cubur yemeyi sever</w:t>
      </w:r>
    </w:p>
    <w:p w:rsidR="00291CB0" w:rsidRPr="00971341" w:rsidRDefault="00036595" w:rsidP="00971341">
      <w:pPr>
        <w:pStyle w:val="ListeParagraf"/>
        <w:numPr>
          <w:ilvl w:val="1"/>
          <w:numId w:val="33"/>
        </w:numPr>
        <w:spacing w:line="240" w:lineRule="auto"/>
        <w:ind w:right="53"/>
      </w:pPr>
      <w:r>
        <w:t>Irmak, terli iken su içmez</w:t>
      </w:r>
    </w:p>
    <w:p w:rsidR="00971341" w:rsidRDefault="00036595" w:rsidP="00036595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 xml:space="preserve">”Sabahları </w:t>
      </w:r>
      <w:r w:rsidRPr="00036595">
        <w:rPr>
          <w:b/>
          <w:u w:val="single"/>
        </w:rPr>
        <w:t>mutlaka</w:t>
      </w:r>
      <w:r>
        <w:rPr>
          <w:b/>
        </w:rPr>
        <w:t xml:space="preserve"> kahvaltı yapar.” Cümlesinde altı ç</w:t>
      </w:r>
      <w:r>
        <w:rPr>
          <w:b/>
        </w:rPr>
        <w:t>i</w:t>
      </w:r>
      <w:r>
        <w:rPr>
          <w:b/>
        </w:rPr>
        <w:t>zili sözcüğün yerine aşağıdakilerden hangisini kullanı</w:t>
      </w:r>
      <w:r>
        <w:rPr>
          <w:b/>
        </w:rPr>
        <w:t>r</w:t>
      </w:r>
      <w:r>
        <w:rPr>
          <w:b/>
        </w:rPr>
        <w:t xml:space="preserve">sak anlam </w:t>
      </w:r>
      <w:r w:rsidRPr="00F948F9">
        <w:rPr>
          <w:b/>
          <w:u w:val="single"/>
        </w:rPr>
        <w:t>değişmez</w:t>
      </w:r>
      <w:r>
        <w:rPr>
          <w:b/>
        </w:rPr>
        <w:t>?</w:t>
      </w:r>
      <w:r w:rsidR="0059632C">
        <w:rPr>
          <w:b/>
        </w:rPr>
        <w:t xml:space="preserve"> </w:t>
      </w:r>
    </w:p>
    <w:p w:rsidR="0059632C" w:rsidRDefault="00036595" w:rsidP="0059632C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kesinlikle</w:t>
      </w:r>
      <w:proofErr w:type="gramEnd"/>
    </w:p>
    <w:p w:rsidR="00036595" w:rsidRDefault="00036595" w:rsidP="0059632C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ara</w:t>
      </w:r>
      <w:proofErr w:type="gramEnd"/>
      <w:r>
        <w:t xml:space="preserve"> sıra</w:t>
      </w:r>
    </w:p>
    <w:p w:rsidR="00036595" w:rsidRPr="00F914A9" w:rsidRDefault="00036595" w:rsidP="0059632C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bazen</w:t>
      </w:r>
      <w:proofErr w:type="gramEnd"/>
      <w:r>
        <w:t xml:space="preserve"> </w:t>
      </w:r>
    </w:p>
    <w:p w:rsidR="00F914A9" w:rsidRDefault="00DB4748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A</w:t>
      </w:r>
      <w:r w:rsidR="00D26829">
        <w:rPr>
          <w:b/>
        </w:rPr>
        <w:t>şağıdaki noktalam</w:t>
      </w:r>
      <w:r w:rsidR="00060980">
        <w:rPr>
          <w:b/>
        </w:rPr>
        <w:t>a</w:t>
      </w:r>
      <w:r w:rsidR="00D26829">
        <w:rPr>
          <w:b/>
        </w:rPr>
        <w:t xml:space="preserve"> işaretlerinden hangisi cümle s</w:t>
      </w:r>
      <w:r w:rsidR="00D26829">
        <w:rPr>
          <w:b/>
        </w:rPr>
        <w:t>o</w:t>
      </w:r>
      <w:r w:rsidR="00D26829">
        <w:rPr>
          <w:b/>
        </w:rPr>
        <w:t xml:space="preserve">nuna </w:t>
      </w:r>
      <w:r w:rsidR="00D26829" w:rsidRPr="00F948F9">
        <w:rPr>
          <w:b/>
          <w:u w:val="single"/>
        </w:rPr>
        <w:t>konulmaz</w:t>
      </w:r>
      <w:r w:rsidR="0059632C">
        <w:rPr>
          <w:b/>
        </w:rPr>
        <w:t>?</w:t>
      </w:r>
    </w:p>
    <w:p w:rsidR="0059632C" w:rsidRDefault="00D26829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nokta</w:t>
      </w:r>
      <w:proofErr w:type="gramEnd"/>
      <w:r>
        <w:t xml:space="preserve"> (.)</w:t>
      </w:r>
    </w:p>
    <w:p w:rsidR="00D26829" w:rsidRDefault="00D26829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virgül</w:t>
      </w:r>
      <w:proofErr w:type="gramEnd"/>
      <w:r>
        <w:t xml:space="preserve"> (,)</w:t>
      </w:r>
    </w:p>
    <w:p w:rsidR="00D26829" w:rsidRPr="00F914A9" w:rsidRDefault="00D26829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soru</w:t>
      </w:r>
      <w:proofErr w:type="gramEnd"/>
      <w:r>
        <w:t xml:space="preserve"> işareti (?)</w:t>
      </w:r>
    </w:p>
    <w:p w:rsidR="00F914A9" w:rsidRDefault="00D26829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Hangi seçenekteki sözcüklerle anlamlı bir cümle yaz</w:t>
      </w:r>
      <w:r>
        <w:rPr>
          <w:b/>
        </w:rPr>
        <w:t>ı</w:t>
      </w:r>
      <w:r>
        <w:rPr>
          <w:b/>
        </w:rPr>
        <w:t>labilir</w:t>
      </w:r>
      <w:r w:rsidR="00461375">
        <w:rPr>
          <w:b/>
        </w:rPr>
        <w:t>?</w:t>
      </w:r>
    </w:p>
    <w:p w:rsidR="00D26829" w:rsidRPr="00D26829" w:rsidRDefault="00D26829" w:rsidP="00D2682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 w:rsidRPr="00D26829">
        <w:t>okudun</w:t>
      </w:r>
      <w:proofErr w:type="gramEnd"/>
      <w:r w:rsidRPr="00D26829">
        <w:t xml:space="preserve"> – kitabı – mu – Gökay</w:t>
      </w:r>
    </w:p>
    <w:p w:rsidR="00D26829" w:rsidRPr="00D26829" w:rsidRDefault="00D26829" w:rsidP="00D26829">
      <w:pPr>
        <w:pStyle w:val="ListeParagraf"/>
        <w:numPr>
          <w:ilvl w:val="1"/>
          <w:numId w:val="23"/>
        </w:numPr>
        <w:spacing w:line="240" w:lineRule="auto"/>
        <w:ind w:right="-36"/>
      </w:pPr>
      <w:r w:rsidRPr="00D26829">
        <w:t>Ege – taşıtlara – oğlum</w:t>
      </w:r>
    </w:p>
    <w:p w:rsidR="00D26829" w:rsidRPr="00D26829" w:rsidRDefault="00D26829" w:rsidP="00D2682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 w:rsidRPr="00D26829">
        <w:t>bu</w:t>
      </w:r>
      <w:proofErr w:type="gramEnd"/>
      <w:r w:rsidRPr="00D26829">
        <w:t xml:space="preserve"> – Furkan - parayla</w:t>
      </w:r>
    </w:p>
    <w:p w:rsidR="0059632C" w:rsidRDefault="0059632C" w:rsidP="0059632C">
      <w:pPr>
        <w:pStyle w:val="ListeParagraf"/>
        <w:spacing w:line="240" w:lineRule="auto"/>
        <w:ind w:left="360" w:right="-36"/>
        <w:rPr>
          <w:b/>
        </w:rPr>
      </w:pPr>
    </w:p>
    <w:p w:rsidR="00F914A9" w:rsidRDefault="00D26829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>Aşağıdaki sözcüklerin hangisinin zıt anlamlısı yoktur?</w:t>
      </w:r>
    </w:p>
    <w:p w:rsidR="00AB67ED" w:rsidRDefault="00D26829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saat</w:t>
      </w:r>
      <w:proofErr w:type="gramEnd"/>
    </w:p>
    <w:p w:rsidR="00D26829" w:rsidRDefault="00D26829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yeni</w:t>
      </w:r>
      <w:proofErr w:type="gramEnd"/>
    </w:p>
    <w:p w:rsidR="00D26829" w:rsidRPr="00F914A9" w:rsidRDefault="00D26829" w:rsidP="00F914A9">
      <w:pPr>
        <w:pStyle w:val="ListeParagraf"/>
        <w:numPr>
          <w:ilvl w:val="1"/>
          <w:numId w:val="23"/>
        </w:numPr>
        <w:spacing w:line="240" w:lineRule="auto"/>
        <w:ind w:right="-36"/>
      </w:pPr>
      <w:proofErr w:type="gramStart"/>
      <w:r>
        <w:t>büyük</w:t>
      </w:r>
      <w:proofErr w:type="gramEnd"/>
    </w:p>
    <w:p w:rsidR="00B24E1F" w:rsidRDefault="008B3CFA" w:rsidP="00076292">
      <w:pPr>
        <w:pStyle w:val="ListeParagraf"/>
        <w:numPr>
          <w:ilvl w:val="0"/>
          <w:numId w:val="23"/>
        </w:numPr>
        <w:spacing w:line="240" w:lineRule="auto"/>
        <w:ind w:right="-36" w:hanging="218"/>
        <w:rPr>
          <w:b/>
        </w:rPr>
      </w:pPr>
      <w:r>
        <w:rPr>
          <w:b/>
        </w:rPr>
        <w:t xml:space="preserve">“Küçük kız ağlayarak eve geldi.” cümlesinde aşağıdaki sorulardan hangisinin yanıtı </w:t>
      </w:r>
      <w:proofErr w:type="gramStart"/>
      <w:r w:rsidRPr="008B3CFA">
        <w:rPr>
          <w:b/>
          <w:u w:val="single"/>
        </w:rPr>
        <w:t>yoktur</w:t>
      </w:r>
      <w:r>
        <w:rPr>
          <w:b/>
        </w:rPr>
        <w:t xml:space="preserve"> </w:t>
      </w:r>
      <w:r w:rsidR="005F6806">
        <w:rPr>
          <w:b/>
        </w:rPr>
        <w:t>?</w:t>
      </w:r>
      <w:proofErr w:type="gramEnd"/>
      <w:r w:rsidR="005F6806">
        <w:rPr>
          <w:b/>
        </w:rPr>
        <w:t xml:space="preserve"> </w:t>
      </w:r>
    </w:p>
    <w:p w:rsidR="005F6806" w:rsidRDefault="008B3CFA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Küçük kız ne zaman eve geldi?</w:t>
      </w:r>
    </w:p>
    <w:p w:rsidR="008B3CFA" w:rsidRDefault="008B3CFA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Küçük kız eve nasıl geldi?</w:t>
      </w:r>
    </w:p>
    <w:p w:rsidR="008B3CFA" w:rsidRDefault="008B3CFA" w:rsidP="00B24E1F">
      <w:pPr>
        <w:pStyle w:val="ListeParagraf"/>
        <w:numPr>
          <w:ilvl w:val="1"/>
          <w:numId w:val="23"/>
        </w:numPr>
        <w:spacing w:line="240" w:lineRule="auto"/>
        <w:ind w:right="-36"/>
      </w:pPr>
      <w:r>
        <w:t>Eve kim geldi?</w:t>
      </w:r>
    </w:p>
    <w:p w:rsidR="006F182D" w:rsidRDefault="006F182D" w:rsidP="006F182D">
      <w:pPr>
        <w:pStyle w:val="ListeParagraf"/>
        <w:spacing w:line="240" w:lineRule="auto"/>
        <w:ind w:right="-36"/>
      </w:pPr>
    </w:p>
    <w:p w:rsidR="00B24E1F" w:rsidRDefault="00DB4748" w:rsidP="00B24E1F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>Aşağıdaki cümlelerin hangisinde hem tür adı hem de özel ad vardır?</w:t>
      </w:r>
    </w:p>
    <w:p w:rsidR="005F6806" w:rsidRDefault="00DB4748" w:rsidP="000C60AC">
      <w:pPr>
        <w:pStyle w:val="ListeParagraf"/>
        <w:numPr>
          <w:ilvl w:val="1"/>
          <w:numId w:val="23"/>
        </w:numPr>
        <w:spacing w:line="240" w:lineRule="auto"/>
      </w:pPr>
      <w:r>
        <w:t>Furkan, Ege’yi çağırdı.</w:t>
      </w:r>
    </w:p>
    <w:p w:rsidR="008B3CFA" w:rsidRDefault="00DB4748" w:rsidP="000C60AC">
      <w:pPr>
        <w:pStyle w:val="ListeParagraf"/>
        <w:numPr>
          <w:ilvl w:val="1"/>
          <w:numId w:val="23"/>
        </w:numPr>
        <w:spacing w:line="240" w:lineRule="auto"/>
      </w:pPr>
      <w:r>
        <w:t>Kalemin ucu kırıldı.</w:t>
      </w:r>
    </w:p>
    <w:p w:rsidR="005F6806" w:rsidRPr="000C60AC" w:rsidRDefault="00DB4748" w:rsidP="008B3CFA">
      <w:pPr>
        <w:pStyle w:val="ListeParagraf"/>
        <w:numPr>
          <w:ilvl w:val="1"/>
          <w:numId w:val="23"/>
        </w:numPr>
        <w:spacing w:line="240" w:lineRule="auto"/>
      </w:pPr>
      <w:r>
        <w:t>Beyza resim çiziyor.</w:t>
      </w:r>
    </w:p>
    <w:p w:rsidR="000C60AC" w:rsidRDefault="008B3CFA" w:rsidP="000C60AC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lastRenderedPageBreak/>
        <w:t>İnce ünlü harfler “e,i,ö,ü” kalın ünlü harfler “a,ı,o,u”dur. Buna göre hangi kelimedeki ünlü harflerin tümü incedir</w:t>
      </w:r>
      <w:r w:rsidR="001F3D65">
        <w:rPr>
          <w:b/>
        </w:rPr>
        <w:t xml:space="preserve">? </w:t>
      </w:r>
    </w:p>
    <w:p w:rsidR="001F3D65" w:rsidRDefault="008B3CFA" w:rsidP="000C60AC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doktor</w:t>
      </w:r>
      <w:proofErr w:type="gramEnd"/>
    </w:p>
    <w:p w:rsidR="008B3CFA" w:rsidRDefault="008B3CFA" w:rsidP="000C60AC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mühendis</w:t>
      </w:r>
      <w:proofErr w:type="gramEnd"/>
    </w:p>
    <w:p w:rsidR="008B3CFA" w:rsidRPr="000C60AC" w:rsidRDefault="008B3CFA" w:rsidP="000C60AC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tamirci</w:t>
      </w:r>
      <w:proofErr w:type="gramEnd"/>
      <w:r>
        <w:t xml:space="preserve"> </w:t>
      </w:r>
    </w:p>
    <w:p w:rsidR="000C60AC" w:rsidRDefault="00F6445B" w:rsidP="000C60AC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t xml:space="preserve">“Egehan </w:t>
      </w:r>
      <w:r w:rsidRPr="00F6445B">
        <w:rPr>
          <w:b/>
          <w:u w:val="single"/>
        </w:rPr>
        <w:t>kırmızı</w:t>
      </w:r>
      <w:r>
        <w:rPr>
          <w:b/>
        </w:rPr>
        <w:t xml:space="preserve"> elma yedi” cümlesinde altı çizili olan sözcüğün yerine aşağıdakilerden hangisi getirili</w:t>
      </w:r>
      <w:r>
        <w:rPr>
          <w:b/>
        </w:rPr>
        <w:t>r</w:t>
      </w:r>
      <w:r>
        <w:rPr>
          <w:b/>
        </w:rPr>
        <w:t xml:space="preserve">se cümlenin anlamı </w:t>
      </w:r>
      <w:r w:rsidRPr="00F948F9">
        <w:rPr>
          <w:b/>
          <w:u w:val="single"/>
        </w:rPr>
        <w:t>değişmez</w:t>
      </w:r>
      <w:r>
        <w:rPr>
          <w:b/>
        </w:rPr>
        <w:t>?</w:t>
      </w:r>
    </w:p>
    <w:p w:rsidR="00785685" w:rsidRDefault="00F6445B" w:rsidP="000C60AC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pembe</w:t>
      </w:r>
      <w:proofErr w:type="gramEnd"/>
    </w:p>
    <w:p w:rsidR="00F6445B" w:rsidRDefault="00F6445B" w:rsidP="000C60AC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sarı</w:t>
      </w:r>
      <w:proofErr w:type="gramEnd"/>
    </w:p>
    <w:p w:rsidR="00F6445B" w:rsidRPr="000C60AC" w:rsidRDefault="00F6445B" w:rsidP="000C60AC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al</w:t>
      </w:r>
      <w:proofErr w:type="gramEnd"/>
      <w:r>
        <w:t xml:space="preserve"> </w:t>
      </w:r>
    </w:p>
    <w:p w:rsidR="004A4C2E" w:rsidRDefault="00F6445B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“severdi, çocukları, Atatürk, çok” sözcüklerinden a</w:t>
      </w:r>
      <w:r>
        <w:rPr>
          <w:b/>
        </w:rPr>
        <w:t>n</w:t>
      </w:r>
      <w:r>
        <w:rPr>
          <w:b/>
        </w:rPr>
        <w:t xml:space="preserve">lamlı ve kurallı bir cümle oluşturduğumuzda </w:t>
      </w:r>
      <w:r w:rsidRPr="00F6445B">
        <w:rPr>
          <w:b/>
          <w:u w:val="single"/>
        </w:rPr>
        <w:t>baştan</w:t>
      </w:r>
      <w:r>
        <w:rPr>
          <w:b/>
        </w:rPr>
        <w:t xml:space="preserve"> </w:t>
      </w:r>
      <w:r w:rsidRPr="00F6445B">
        <w:rPr>
          <w:b/>
          <w:u w:val="single"/>
        </w:rPr>
        <w:t>ikinci</w:t>
      </w:r>
      <w:r>
        <w:rPr>
          <w:b/>
        </w:rPr>
        <w:t xml:space="preserve"> </w:t>
      </w:r>
      <w:r w:rsidRPr="00F6445B">
        <w:rPr>
          <w:b/>
          <w:u w:val="single"/>
        </w:rPr>
        <w:t>sözcük</w:t>
      </w:r>
      <w:r>
        <w:rPr>
          <w:b/>
        </w:rPr>
        <w:t xml:space="preserve"> hangisi olur?</w:t>
      </w:r>
    </w:p>
    <w:p w:rsidR="00D759B3" w:rsidRDefault="00F6445B" w:rsidP="004A4C2E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severdi</w:t>
      </w:r>
      <w:proofErr w:type="gramEnd"/>
    </w:p>
    <w:p w:rsidR="00F6445B" w:rsidRDefault="00F6445B" w:rsidP="004A4C2E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çok</w:t>
      </w:r>
      <w:proofErr w:type="gramEnd"/>
    </w:p>
    <w:p w:rsidR="00785685" w:rsidRPr="004A4C2E" w:rsidRDefault="00F6445B" w:rsidP="004A4C2E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çocukları</w:t>
      </w:r>
      <w:proofErr w:type="gramEnd"/>
      <w:r>
        <w:t xml:space="preserve"> </w:t>
      </w:r>
      <w:r w:rsidR="00785685">
        <w:t xml:space="preserve"> </w:t>
      </w:r>
    </w:p>
    <w:p w:rsidR="004A4C2E" w:rsidRDefault="00F6445B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Hangi cümlede karşıt anlamlı </w:t>
      </w:r>
      <w:r w:rsidR="00C717F5">
        <w:rPr>
          <w:b/>
        </w:rPr>
        <w:t>kelimeler</w:t>
      </w:r>
      <w:r>
        <w:rPr>
          <w:b/>
        </w:rPr>
        <w:t xml:space="preserve"> bir arada </w:t>
      </w:r>
      <w:r w:rsidR="008D399D" w:rsidRPr="008D399D">
        <w:rPr>
          <w:b/>
          <w:u w:val="single"/>
        </w:rPr>
        <w:t>ku</w:t>
      </w:r>
      <w:r w:rsidR="008D399D" w:rsidRPr="008D399D">
        <w:rPr>
          <w:b/>
          <w:u w:val="single"/>
        </w:rPr>
        <w:t>l</w:t>
      </w:r>
      <w:r w:rsidR="008D399D" w:rsidRPr="008D399D">
        <w:rPr>
          <w:b/>
          <w:u w:val="single"/>
        </w:rPr>
        <w:t>lanılmamıştır</w:t>
      </w:r>
      <w:r>
        <w:rPr>
          <w:b/>
        </w:rPr>
        <w:t>?</w:t>
      </w:r>
    </w:p>
    <w:p w:rsidR="00785685" w:rsidRDefault="00F6445B" w:rsidP="004A4C2E">
      <w:pPr>
        <w:pStyle w:val="ListeParagraf"/>
        <w:numPr>
          <w:ilvl w:val="1"/>
          <w:numId w:val="23"/>
        </w:numPr>
        <w:spacing w:line="240" w:lineRule="auto"/>
      </w:pPr>
      <w:r>
        <w:t>Bakarsan bağ olur, bakmazsan dağ olur.</w:t>
      </w:r>
    </w:p>
    <w:p w:rsidR="00F6445B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>Uzun ağacın yaprakları da kurumuş</w:t>
      </w:r>
      <w:r w:rsidR="00F6445B">
        <w:t>.</w:t>
      </w:r>
    </w:p>
    <w:p w:rsidR="00F6445B" w:rsidRPr="004A4C2E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>Yaramaz çocuklar yakında uslanırlar</w:t>
      </w:r>
      <w:proofErr w:type="gramStart"/>
      <w:r>
        <w:t>.</w:t>
      </w:r>
      <w:r w:rsidR="00F6445B">
        <w:t>.</w:t>
      </w:r>
      <w:proofErr w:type="gramEnd"/>
    </w:p>
    <w:p w:rsidR="004A4C2E" w:rsidRDefault="00F6445B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Aşağıdaki cümlelerden hangisinde “</w:t>
      </w:r>
      <w:r>
        <w:t xml:space="preserve">boncuk” </w:t>
      </w:r>
      <w:r>
        <w:rPr>
          <w:b/>
        </w:rPr>
        <w:t xml:space="preserve">kelimesi bir hayvana verilen </w:t>
      </w:r>
      <w:r w:rsidR="008D399D" w:rsidRPr="008D399D">
        <w:rPr>
          <w:u w:val="single"/>
        </w:rPr>
        <w:t>özel isim</w:t>
      </w:r>
      <w:r w:rsidR="008D399D">
        <w:t xml:space="preserve"> </w:t>
      </w:r>
      <w:r w:rsidR="008D399D">
        <w:rPr>
          <w:b/>
        </w:rPr>
        <w:t>olarak kullanılmıştır?</w:t>
      </w:r>
    </w:p>
    <w:p w:rsidR="00CD5ABD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>Bahçedeki kulübede Boncuk uyuyordu.</w:t>
      </w:r>
    </w:p>
    <w:p w:rsidR="008D399D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>Boncuk almak için bakkala gittim.</w:t>
      </w:r>
    </w:p>
    <w:p w:rsidR="008D399D" w:rsidRPr="004A4C2E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>Elbisemdeki boncuk kırıldı.</w:t>
      </w:r>
    </w:p>
    <w:p w:rsidR="004A4C2E" w:rsidRDefault="008D399D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Aşağıdaki sözcüklerden hangisi sözlükte en önce gelir</w:t>
      </w:r>
      <w:r w:rsidR="00193B22">
        <w:rPr>
          <w:b/>
        </w:rPr>
        <w:t>?</w:t>
      </w:r>
    </w:p>
    <w:p w:rsidR="00193B22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 xml:space="preserve">Sıla </w:t>
      </w:r>
    </w:p>
    <w:p w:rsidR="008D399D" w:rsidRDefault="008D399D" w:rsidP="004A4C2E">
      <w:pPr>
        <w:pStyle w:val="ListeParagraf"/>
        <w:numPr>
          <w:ilvl w:val="1"/>
          <w:numId w:val="23"/>
        </w:numPr>
        <w:spacing w:line="240" w:lineRule="auto"/>
      </w:pPr>
      <w:r>
        <w:t>Samet</w:t>
      </w:r>
    </w:p>
    <w:p w:rsidR="008D399D" w:rsidRDefault="00AA084C" w:rsidP="004A4C2E">
      <w:pPr>
        <w:pStyle w:val="ListeParagraf"/>
        <w:numPr>
          <w:ilvl w:val="1"/>
          <w:numId w:val="23"/>
        </w:numPr>
        <w:spacing w:line="240" w:lineRule="auto"/>
      </w:pPr>
      <w:r>
        <w:t>S</w:t>
      </w:r>
      <w:r w:rsidR="008D399D">
        <w:t>arp</w:t>
      </w:r>
    </w:p>
    <w:p w:rsidR="004A4C2E" w:rsidRDefault="007F7D74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“Umur’lar buraya Karşıyaka’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taşınmışlar</w:t>
      </w:r>
      <w:proofErr w:type="gramEnd"/>
      <w:r>
        <w:rPr>
          <w:b/>
        </w:rPr>
        <w:t>.” cümlesi</w:t>
      </w:r>
      <w:r>
        <w:rPr>
          <w:b/>
        </w:rPr>
        <w:t>n</w:t>
      </w:r>
      <w:r>
        <w:rPr>
          <w:b/>
        </w:rPr>
        <w:t>de no</w:t>
      </w:r>
      <w:r w:rsidR="004F38B1">
        <w:rPr>
          <w:b/>
        </w:rPr>
        <w:t>k</w:t>
      </w:r>
      <w:r>
        <w:rPr>
          <w:b/>
        </w:rPr>
        <w:t xml:space="preserve">talı yere hangi </w:t>
      </w:r>
      <w:r w:rsidRPr="007F7D74">
        <w:rPr>
          <w:b/>
          <w:u w:val="single"/>
        </w:rPr>
        <w:t>hal eki</w:t>
      </w:r>
      <w:r>
        <w:rPr>
          <w:b/>
        </w:rPr>
        <w:t xml:space="preserve"> gelmelidir</w:t>
      </w:r>
      <w:r w:rsidR="001F3D65">
        <w:rPr>
          <w:b/>
        </w:rPr>
        <w:t>?</w:t>
      </w:r>
    </w:p>
    <w:p w:rsidR="007F7D74" w:rsidRDefault="007F7D74" w:rsidP="004A4C2E">
      <w:pPr>
        <w:pStyle w:val="ListeParagraf"/>
        <w:numPr>
          <w:ilvl w:val="1"/>
          <w:numId w:val="23"/>
        </w:numPr>
        <w:spacing w:line="240" w:lineRule="auto"/>
      </w:pPr>
      <w:r>
        <w:t>– e</w:t>
      </w:r>
    </w:p>
    <w:p w:rsidR="007F7D74" w:rsidRDefault="007F7D74" w:rsidP="004A4C2E">
      <w:pPr>
        <w:pStyle w:val="ListeParagraf"/>
        <w:numPr>
          <w:ilvl w:val="1"/>
          <w:numId w:val="23"/>
        </w:numPr>
        <w:spacing w:line="240" w:lineRule="auto"/>
      </w:pPr>
      <w:r>
        <w:t>– de</w:t>
      </w:r>
    </w:p>
    <w:p w:rsidR="001F3D65" w:rsidRPr="004A4C2E" w:rsidRDefault="007F7D74" w:rsidP="004A4C2E">
      <w:pPr>
        <w:pStyle w:val="ListeParagraf"/>
        <w:numPr>
          <w:ilvl w:val="1"/>
          <w:numId w:val="23"/>
        </w:numPr>
        <w:spacing w:line="240" w:lineRule="auto"/>
      </w:pPr>
      <w:r>
        <w:t>– den</w:t>
      </w:r>
    </w:p>
    <w:p w:rsidR="000A4D47" w:rsidRDefault="00193B22" w:rsidP="00D43C88">
      <w:pPr>
        <w:pStyle w:val="ListeParagraf"/>
        <w:spacing w:line="240" w:lineRule="auto"/>
        <w:ind w:left="360"/>
        <w:rPr>
          <w:b/>
        </w:rPr>
      </w:pPr>
      <w:r>
        <w:rPr>
          <w:b/>
        </w:rPr>
        <w:t xml:space="preserve">             </w:t>
      </w:r>
    </w:p>
    <w:p w:rsidR="00D43C88" w:rsidRDefault="007F7D74" w:rsidP="000A4D47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Aşağıdaki cümlelerin hangisinde </w:t>
      </w:r>
      <w:r w:rsidRPr="007F7D74">
        <w:rPr>
          <w:b/>
          <w:u w:val="single"/>
        </w:rPr>
        <w:t>gül</w:t>
      </w:r>
      <w:r>
        <w:rPr>
          <w:b/>
        </w:rPr>
        <w:t xml:space="preserve"> kelimesi diğerl</w:t>
      </w:r>
      <w:r>
        <w:rPr>
          <w:b/>
        </w:rPr>
        <w:t>e</w:t>
      </w:r>
      <w:r>
        <w:rPr>
          <w:b/>
        </w:rPr>
        <w:t xml:space="preserve">rinden </w:t>
      </w:r>
      <w:r w:rsidRPr="00060980">
        <w:rPr>
          <w:b/>
          <w:u w:val="single"/>
        </w:rPr>
        <w:t>farklı</w:t>
      </w:r>
      <w:r>
        <w:rPr>
          <w:b/>
        </w:rPr>
        <w:t xml:space="preserve"> anlamda kullanılmıştır?</w:t>
      </w:r>
    </w:p>
    <w:p w:rsidR="007F7D74" w:rsidRDefault="007F7D74" w:rsidP="007F7D74">
      <w:pPr>
        <w:pStyle w:val="ListeParagraf"/>
        <w:numPr>
          <w:ilvl w:val="1"/>
          <w:numId w:val="23"/>
        </w:numPr>
        <w:spacing w:line="240" w:lineRule="auto"/>
      </w:pPr>
      <w:r>
        <w:t xml:space="preserve"> Ağlayana gül demelisin.</w:t>
      </w:r>
    </w:p>
    <w:p w:rsidR="007F7D74" w:rsidRDefault="007F7D74" w:rsidP="007F7D74">
      <w:pPr>
        <w:pStyle w:val="ListeParagraf"/>
        <w:numPr>
          <w:ilvl w:val="1"/>
          <w:numId w:val="23"/>
        </w:numPr>
        <w:spacing w:line="240" w:lineRule="auto"/>
      </w:pPr>
      <w:r>
        <w:t>Ağlayana gül vermelisin.</w:t>
      </w:r>
    </w:p>
    <w:p w:rsidR="007F7D74" w:rsidRPr="007F7D74" w:rsidRDefault="007F7D74" w:rsidP="007F7D74">
      <w:pPr>
        <w:pStyle w:val="ListeParagraf"/>
        <w:numPr>
          <w:ilvl w:val="1"/>
          <w:numId w:val="23"/>
        </w:numPr>
        <w:spacing w:line="240" w:lineRule="auto"/>
      </w:pPr>
      <w:r>
        <w:t>Bahçeye gül dikmelisin</w:t>
      </w:r>
    </w:p>
    <w:p w:rsidR="00D43C88" w:rsidRDefault="00D43C88" w:rsidP="00D43C88">
      <w:pPr>
        <w:pStyle w:val="ListeParagraf"/>
        <w:spacing w:line="240" w:lineRule="auto"/>
        <w:ind w:left="360"/>
        <w:rPr>
          <w:b/>
        </w:rPr>
      </w:pPr>
    </w:p>
    <w:p w:rsidR="000A4D47" w:rsidRDefault="007F7D74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 xml:space="preserve">Aşağıdaki sözcüklerden hangisi </w:t>
      </w:r>
      <w:r w:rsidRPr="007F7D74">
        <w:rPr>
          <w:b/>
        </w:rPr>
        <w:t>büyük ünlü uyumu k</w:t>
      </w:r>
      <w:r w:rsidRPr="007F7D74">
        <w:rPr>
          <w:b/>
        </w:rPr>
        <w:t>u</w:t>
      </w:r>
      <w:r w:rsidRPr="007F7D74">
        <w:rPr>
          <w:b/>
        </w:rPr>
        <w:t>ralına</w:t>
      </w:r>
      <w:r>
        <w:rPr>
          <w:b/>
        </w:rPr>
        <w:t xml:space="preserve"> </w:t>
      </w:r>
      <w:r w:rsidRPr="007F7D74">
        <w:rPr>
          <w:b/>
          <w:u w:val="single"/>
        </w:rPr>
        <w:t>uymaz</w:t>
      </w:r>
      <w:r w:rsidR="007D51ED">
        <w:rPr>
          <w:b/>
        </w:rPr>
        <w:t>?</w:t>
      </w:r>
    </w:p>
    <w:p w:rsidR="007D51ED" w:rsidRDefault="00060980" w:rsidP="000A4D47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beyaz</w:t>
      </w:r>
      <w:proofErr w:type="gramEnd"/>
    </w:p>
    <w:p w:rsidR="007F7D74" w:rsidRDefault="00060980" w:rsidP="000A4D47">
      <w:pPr>
        <w:pStyle w:val="ListeParagraf"/>
        <w:numPr>
          <w:ilvl w:val="1"/>
          <w:numId w:val="23"/>
        </w:numPr>
        <w:spacing w:line="240" w:lineRule="auto"/>
      </w:pPr>
      <w:proofErr w:type="gramStart"/>
      <w:r>
        <w:t>peynir</w:t>
      </w:r>
      <w:proofErr w:type="gramEnd"/>
    </w:p>
    <w:p w:rsidR="007F7D74" w:rsidRPr="000A4D47" w:rsidRDefault="007F7D74" w:rsidP="000A4D47">
      <w:pPr>
        <w:pStyle w:val="ListeParagraf"/>
        <w:numPr>
          <w:ilvl w:val="1"/>
          <w:numId w:val="23"/>
        </w:numPr>
        <w:spacing w:line="240" w:lineRule="auto"/>
      </w:pPr>
      <w:r>
        <w:t xml:space="preserve">sürücü </w:t>
      </w:r>
    </w:p>
    <w:p w:rsidR="000A4D47" w:rsidRDefault="00CC7A42" w:rsidP="004A4C2E">
      <w:pPr>
        <w:pStyle w:val="ListeParagraf"/>
        <w:numPr>
          <w:ilvl w:val="0"/>
          <w:numId w:val="23"/>
        </w:numPr>
        <w:spacing w:line="240" w:lineRule="auto"/>
        <w:rPr>
          <w:b/>
        </w:rPr>
      </w:pPr>
      <w:r>
        <w:rPr>
          <w:b/>
        </w:rPr>
        <w:t>“Sonuna eklendiği kelimenin anlamını değiştiren eklere yapım eki denir.” Buna göre aşağıdaki cümlelerin hangisinde yapım eki almış bir kelime vardır</w:t>
      </w:r>
      <w:r w:rsidR="0070675E">
        <w:rPr>
          <w:b/>
        </w:rPr>
        <w:t>?</w:t>
      </w:r>
    </w:p>
    <w:p w:rsidR="00675855" w:rsidRDefault="0014091C" w:rsidP="00675855">
      <w:pPr>
        <w:pStyle w:val="ListeParagraf"/>
        <w:numPr>
          <w:ilvl w:val="1"/>
          <w:numId w:val="23"/>
        </w:numPr>
        <w:spacing w:line="240" w:lineRule="auto"/>
      </w:pPr>
      <w:r>
        <w:t>Kendime güzel bir kalem aldım.</w:t>
      </w:r>
    </w:p>
    <w:p w:rsidR="0014091C" w:rsidRDefault="00CC7A42" w:rsidP="00675855">
      <w:pPr>
        <w:pStyle w:val="ListeParagraf"/>
        <w:numPr>
          <w:ilvl w:val="1"/>
          <w:numId w:val="23"/>
        </w:numPr>
        <w:spacing w:line="240" w:lineRule="auto"/>
      </w:pPr>
      <w:r>
        <w:t>Babam dondurmacıdan dondurma aldı</w:t>
      </w:r>
      <w:r w:rsidR="0014091C">
        <w:t>.</w:t>
      </w:r>
    </w:p>
    <w:p w:rsidR="0014091C" w:rsidRDefault="0014091C" w:rsidP="00675855">
      <w:pPr>
        <w:pStyle w:val="ListeParagraf"/>
        <w:numPr>
          <w:ilvl w:val="1"/>
          <w:numId w:val="23"/>
        </w:numPr>
        <w:spacing w:line="240" w:lineRule="auto"/>
      </w:pPr>
      <w:r>
        <w:t>Canım sıkı</w:t>
      </w:r>
      <w:r w:rsidR="003B528F">
        <w:t>lı</w:t>
      </w:r>
      <w:r>
        <w:t>nca kitap okurum.</w:t>
      </w:r>
    </w:p>
    <w:p w:rsidR="006F182D" w:rsidRDefault="006F182D" w:rsidP="006F182D">
      <w:pPr>
        <w:spacing w:line="240" w:lineRule="auto"/>
        <w:ind w:left="720"/>
      </w:pPr>
    </w:p>
    <w:p w:rsidR="00325A4D" w:rsidRPr="00325A4D" w:rsidRDefault="006F182D" w:rsidP="00325A4D">
      <w:pPr>
        <w:spacing w:line="240" w:lineRule="auto"/>
        <w:rPr>
          <w:b/>
        </w:rPr>
      </w:pPr>
      <w:r>
        <w:t xml:space="preserve">               </w:t>
      </w:r>
      <w:r w:rsidR="00325A4D">
        <w:t xml:space="preserve">  </w:t>
      </w:r>
      <w:r w:rsidR="00800096">
        <w:rPr>
          <w:b/>
        </w:rPr>
        <w:t>Yanıtlarınızı</w:t>
      </w:r>
      <w:r w:rsidR="00325A4D" w:rsidRPr="00325A4D">
        <w:rPr>
          <w:b/>
        </w:rPr>
        <w:t xml:space="preserve"> kontrol ediniz</w:t>
      </w:r>
      <w:r w:rsidR="00325A4D">
        <w:rPr>
          <w:b/>
        </w:rPr>
        <w:t xml:space="preserve"> </w:t>
      </w:r>
      <w:proofErr w:type="gramStart"/>
      <w:r w:rsidR="00325A4D">
        <w:rPr>
          <w:b/>
        </w:rPr>
        <w:t>!!!</w:t>
      </w:r>
      <w:proofErr w:type="gramEnd"/>
    </w:p>
    <w:sectPr w:rsidR="00325A4D" w:rsidRPr="00325A4D" w:rsidSect="00DA77AE">
      <w:type w:val="continuous"/>
      <w:pgSz w:w="11906" w:h="16838"/>
      <w:pgMar w:top="284" w:right="282" w:bottom="227" w:left="176" w:header="709" w:footer="709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num="2" w:sep="1" w:space="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E5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673278"/>
    <w:multiLevelType w:val="hybridMultilevel"/>
    <w:tmpl w:val="56A0BDF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526A7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0030920"/>
    <w:multiLevelType w:val="hybridMultilevel"/>
    <w:tmpl w:val="6A72FA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4574A"/>
    <w:multiLevelType w:val="hybridMultilevel"/>
    <w:tmpl w:val="7526BA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E195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E8B02C7"/>
    <w:multiLevelType w:val="hybridMultilevel"/>
    <w:tmpl w:val="C5C490F4"/>
    <w:lvl w:ilvl="0" w:tplc="B7DE4B4A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4116275"/>
    <w:multiLevelType w:val="hybridMultilevel"/>
    <w:tmpl w:val="28F8F8EA"/>
    <w:lvl w:ilvl="0" w:tplc="041F000F">
      <w:start w:val="1"/>
      <w:numFmt w:val="decimal"/>
      <w:lvlText w:val="%1."/>
      <w:lvlJc w:val="left"/>
      <w:pPr>
        <w:ind w:left="2496" w:hanging="360"/>
      </w:p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8">
    <w:nsid w:val="28101807"/>
    <w:multiLevelType w:val="hybridMultilevel"/>
    <w:tmpl w:val="502AED7A"/>
    <w:lvl w:ilvl="0" w:tplc="041F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B7A1F1F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A329F8"/>
    <w:multiLevelType w:val="hybridMultilevel"/>
    <w:tmpl w:val="5DBC8514"/>
    <w:lvl w:ilvl="0" w:tplc="CDB0756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>
    <w:nsid w:val="313926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2FB0D5D"/>
    <w:multiLevelType w:val="hybridMultilevel"/>
    <w:tmpl w:val="9424A78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36ED6B17"/>
    <w:multiLevelType w:val="hybridMultilevel"/>
    <w:tmpl w:val="3E4431D2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A324D8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BBB406B"/>
    <w:multiLevelType w:val="hybridMultilevel"/>
    <w:tmpl w:val="0BDC640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3DC45940"/>
    <w:multiLevelType w:val="hybridMultilevel"/>
    <w:tmpl w:val="10E440DC"/>
    <w:lvl w:ilvl="0" w:tplc="3CDC553A">
      <w:numFmt w:val="bullet"/>
      <w:lvlText w:val="-"/>
      <w:lvlJc w:val="left"/>
      <w:pPr>
        <w:ind w:left="2484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40333632"/>
    <w:multiLevelType w:val="hybridMultilevel"/>
    <w:tmpl w:val="49525F32"/>
    <w:lvl w:ilvl="0" w:tplc="041F0009">
      <w:start w:val="1"/>
      <w:numFmt w:val="bullet"/>
      <w:lvlText w:val=""/>
      <w:lvlJc w:val="left"/>
      <w:pPr>
        <w:ind w:left="20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8">
    <w:nsid w:val="4321182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55936C5"/>
    <w:multiLevelType w:val="hybridMultilevel"/>
    <w:tmpl w:val="8CA4FB40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5E85E29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8C24EDD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8E058C4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94B4A6F"/>
    <w:multiLevelType w:val="hybridMultilevel"/>
    <w:tmpl w:val="B56682E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B511A"/>
    <w:multiLevelType w:val="multilevel"/>
    <w:tmpl w:val="47168B4A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4734D95"/>
    <w:multiLevelType w:val="hybridMultilevel"/>
    <w:tmpl w:val="BF7A45C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66A8152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7E6313F"/>
    <w:multiLevelType w:val="hybridMultilevel"/>
    <w:tmpl w:val="03AEAC3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FF430EB"/>
    <w:multiLevelType w:val="hybridMultilevel"/>
    <w:tmpl w:val="4CA6FC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549F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3F55ACA"/>
    <w:multiLevelType w:val="hybridMultilevel"/>
    <w:tmpl w:val="AE4C08C2"/>
    <w:lvl w:ilvl="0" w:tplc="6D9A0882">
      <w:start w:val="1"/>
      <w:numFmt w:val="decimal"/>
      <w:lvlText w:val="%1)"/>
      <w:lvlJc w:val="left"/>
      <w:pPr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>
    <w:nsid w:val="78FC34B5"/>
    <w:multiLevelType w:val="multilevel"/>
    <w:tmpl w:val="94CE4D0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D5455AE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30"/>
  </w:num>
  <w:num w:numId="5">
    <w:abstractNumId w:val="25"/>
  </w:num>
  <w:num w:numId="6">
    <w:abstractNumId w:val="15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32"/>
  </w:num>
  <w:num w:numId="12">
    <w:abstractNumId w:val="20"/>
  </w:num>
  <w:num w:numId="13">
    <w:abstractNumId w:val="9"/>
  </w:num>
  <w:num w:numId="14">
    <w:abstractNumId w:val="1"/>
  </w:num>
  <w:num w:numId="15">
    <w:abstractNumId w:val="16"/>
  </w:num>
  <w:num w:numId="16">
    <w:abstractNumId w:val="13"/>
  </w:num>
  <w:num w:numId="17">
    <w:abstractNumId w:val="19"/>
  </w:num>
  <w:num w:numId="18">
    <w:abstractNumId w:val="27"/>
  </w:num>
  <w:num w:numId="19">
    <w:abstractNumId w:val="6"/>
  </w:num>
  <w:num w:numId="20">
    <w:abstractNumId w:val="17"/>
  </w:num>
  <w:num w:numId="21">
    <w:abstractNumId w:val="3"/>
  </w:num>
  <w:num w:numId="22">
    <w:abstractNumId w:val="11"/>
  </w:num>
  <w:num w:numId="23">
    <w:abstractNumId w:val="24"/>
  </w:num>
  <w:num w:numId="24">
    <w:abstractNumId w:val="26"/>
  </w:num>
  <w:num w:numId="25">
    <w:abstractNumId w:val="14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22"/>
  </w:num>
  <w:num w:numId="32">
    <w:abstractNumId w:val="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1" w:cryptProviderType="rsaFull" w:cryptAlgorithmClass="hash" w:cryptAlgorithmType="typeAny" w:cryptAlgorithmSid="4" w:cryptSpinCount="100000" w:hash="ejzEtF132ebUX8zJetwvVwbPbDM=" w:salt="3FzfP1oDShdMa0Fj2V4JiA=="/>
  <w:defaultTabStop w:val="708"/>
  <w:autoHyphenation/>
  <w:hyphenationZone w:val="142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41"/>
    <w:rsid w:val="00001483"/>
    <w:rsid w:val="000070DE"/>
    <w:rsid w:val="00025FAB"/>
    <w:rsid w:val="0003181D"/>
    <w:rsid w:val="00035434"/>
    <w:rsid w:val="00036595"/>
    <w:rsid w:val="000416A6"/>
    <w:rsid w:val="00052544"/>
    <w:rsid w:val="000604B1"/>
    <w:rsid w:val="00060980"/>
    <w:rsid w:val="00066824"/>
    <w:rsid w:val="00072FF8"/>
    <w:rsid w:val="00076292"/>
    <w:rsid w:val="00084D32"/>
    <w:rsid w:val="00085F2D"/>
    <w:rsid w:val="00090BCD"/>
    <w:rsid w:val="000A34DB"/>
    <w:rsid w:val="000A4D47"/>
    <w:rsid w:val="000A55A1"/>
    <w:rsid w:val="000B26BD"/>
    <w:rsid w:val="000B2A13"/>
    <w:rsid w:val="000C32D5"/>
    <w:rsid w:val="000C60AC"/>
    <w:rsid w:val="000E4F00"/>
    <w:rsid w:val="00112996"/>
    <w:rsid w:val="00116828"/>
    <w:rsid w:val="00120D66"/>
    <w:rsid w:val="0014091C"/>
    <w:rsid w:val="00140960"/>
    <w:rsid w:val="00141626"/>
    <w:rsid w:val="00171C1E"/>
    <w:rsid w:val="00172013"/>
    <w:rsid w:val="00193B22"/>
    <w:rsid w:val="001A365E"/>
    <w:rsid w:val="001A3E1C"/>
    <w:rsid w:val="001B3C1F"/>
    <w:rsid w:val="001E05BB"/>
    <w:rsid w:val="001E46E7"/>
    <w:rsid w:val="001E7537"/>
    <w:rsid w:val="001F3D65"/>
    <w:rsid w:val="002230FE"/>
    <w:rsid w:val="00235721"/>
    <w:rsid w:val="00272629"/>
    <w:rsid w:val="002911CD"/>
    <w:rsid w:val="00291CB0"/>
    <w:rsid w:val="002A55C9"/>
    <w:rsid w:val="002A7FB5"/>
    <w:rsid w:val="002B264B"/>
    <w:rsid w:val="002C58FC"/>
    <w:rsid w:val="002E5862"/>
    <w:rsid w:val="002F2B7C"/>
    <w:rsid w:val="002F3BA8"/>
    <w:rsid w:val="0030243D"/>
    <w:rsid w:val="00317399"/>
    <w:rsid w:val="00324739"/>
    <w:rsid w:val="00325A4D"/>
    <w:rsid w:val="003408AF"/>
    <w:rsid w:val="00344FC2"/>
    <w:rsid w:val="00347486"/>
    <w:rsid w:val="00363880"/>
    <w:rsid w:val="003945D3"/>
    <w:rsid w:val="003A29F1"/>
    <w:rsid w:val="003B2C9D"/>
    <w:rsid w:val="003B528F"/>
    <w:rsid w:val="00417D93"/>
    <w:rsid w:val="004205CB"/>
    <w:rsid w:val="00424818"/>
    <w:rsid w:val="00430264"/>
    <w:rsid w:val="00434773"/>
    <w:rsid w:val="00461375"/>
    <w:rsid w:val="004648BB"/>
    <w:rsid w:val="0049494F"/>
    <w:rsid w:val="00495FB1"/>
    <w:rsid w:val="004A4C2E"/>
    <w:rsid w:val="004A5C59"/>
    <w:rsid w:val="004B0A69"/>
    <w:rsid w:val="004E0464"/>
    <w:rsid w:val="004E0A1D"/>
    <w:rsid w:val="004F19B1"/>
    <w:rsid w:val="004F38B1"/>
    <w:rsid w:val="00522BF6"/>
    <w:rsid w:val="00533EA8"/>
    <w:rsid w:val="00541A84"/>
    <w:rsid w:val="005537EE"/>
    <w:rsid w:val="00554CAC"/>
    <w:rsid w:val="00555205"/>
    <w:rsid w:val="00560E66"/>
    <w:rsid w:val="00562C63"/>
    <w:rsid w:val="00583189"/>
    <w:rsid w:val="00591899"/>
    <w:rsid w:val="0059632C"/>
    <w:rsid w:val="005E6900"/>
    <w:rsid w:val="005F018B"/>
    <w:rsid w:val="005F5D6F"/>
    <w:rsid w:val="005F6806"/>
    <w:rsid w:val="006452F1"/>
    <w:rsid w:val="006578DA"/>
    <w:rsid w:val="006670A3"/>
    <w:rsid w:val="00675855"/>
    <w:rsid w:val="0068412E"/>
    <w:rsid w:val="006861A2"/>
    <w:rsid w:val="00695E47"/>
    <w:rsid w:val="006A18A0"/>
    <w:rsid w:val="006D09CF"/>
    <w:rsid w:val="006F182D"/>
    <w:rsid w:val="006F3FA4"/>
    <w:rsid w:val="00703C56"/>
    <w:rsid w:val="0070675E"/>
    <w:rsid w:val="007204A0"/>
    <w:rsid w:val="00726018"/>
    <w:rsid w:val="00730EFE"/>
    <w:rsid w:val="0073315B"/>
    <w:rsid w:val="00743DA5"/>
    <w:rsid w:val="00744472"/>
    <w:rsid w:val="0076056D"/>
    <w:rsid w:val="00764D51"/>
    <w:rsid w:val="00785685"/>
    <w:rsid w:val="0079504B"/>
    <w:rsid w:val="00796868"/>
    <w:rsid w:val="007B061A"/>
    <w:rsid w:val="007D51ED"/>
    <w:rsid w:val="007E46E9"/>
    <w:rsid w:val="007F7D74"/>
    <w:rsid w:val="00800096"/>
    <w:rsid w:val="00803888"/>
    <w:rsid w:val="00810129"/>
    <w:rsid w:val="0082126C"/>
    <w:rsid w:val="00836A99"/>
    <w:rsid w:val="008438BB"/>
    <w:rsid w:val="008711BF"/>
    <w:rsid w:val="00874E49"/>
    <w:rsid w:val="00885E46"/>
    <w:rsid w:val="008A3450"/>
    <w:rsid w:val="008A795C"/>
    <w:rsid w:val="008B17F1"/>
    <w:rsid w:val="008B3CFA"/>
    <w:rsid w:val="008D399D"/>
    <w:rsid w:val="008E0718"/>
    <w:rsid w:val="008F3141"/>
    <w:rsid w:val="00903DC1"/>
    <w:rsid w:val="0090597A"/>
    <w:rsid w:val="00921249"/>
    <w:rsid w:val="00926322"/>
    <w:rsid w:val="00936046"/>
    <w:rsid w:val="00947B15"/>
    <w:rsid w:val="00971341"/>
    <w:rsid w:val="00987E95"/>
    <w:rsid w:val="009A3361"/>
    <w:rsid w:val="009A36F9"/>
    <w:rsid w:val="00A05FDF"/>
    <w:rsid w:val="00A157AA"/>
    <w:rsid w:val="00A206BB"/>
    <w:rsid w:val="00A36C63"/>
    <w:rsid w:val="00A540F6"/>
    <w:rsid w:val="00A66402"/>
    <w:rsid w:val="00A664F7"/>
    <w:rsid w:val="00A952CF"/>
    <w:rsid w:val="00A9736F"/>
    <w:rsid w:val="00AA084C"/>
    <w:rsid w:val="00AA4CF6"/>
    <w:rsid w:val="00AB2192"/>
    <w:rsid w:val="00AB67ED"/>
    <w:rsid w:val="00AD0A2D"/>
    <w:rsid w:val="00AD7236"/>
    <w:rsid w:val="00AE4F81"/>
    <w:rsid w:val="00B24E1F"/>
    <w:rsid w:val="00B32D12"/>
    <w:rsid w:val="00B42EB7"/>
    <w:rsid w:val="00BA63E9"/>
    <w:rsid w:val="00BB59ED"/>
    <w:rsid w:val="00BC3012"/>
    <w:rsid w:val="00BD209C"/>
    <w:rsid w:val="00C1667E"/>
    <w:rsid w:val="00C44969"/>
    <w:rsid w:val="00C55B9B"/>
    <w:rsid w:val="00C673A0"/>
    <w:rsid w:val="00C717F5"/>
    <w:rsid w:val="00C774D1"/>
    <w:rsid w:val="00C86CEE"/>
    <w:rsid w:val="00C92A24"/>
    <w:rsid w:val="00CB2CB7"/>
    <w:rsid w:val="00CC7A42"/>
    <w:rsid w:val="00CD5ABD"/>
    <w:rsid w:val="00CE50CE"/>
    <w:rsid w:val="00D06784"/>
    <w:rsid w:val="00D26829"/>
    <w:rsid w:val="00D415F8"/>
    <w:rsid w:val="00D43C88"/>
    <w:rsid w:val="00D734AE"/>
    <w:rsid w:val="00D759B3"/>
    <w:rsid w:val="00D75FE3"/>
    <w:rsid w:val="00D86437"/>
    <w:rsid w:val="00D8674B"/>
    <w:rsid w:val="00D9347E"/>
    <w:rsid w:val="00D94809"/>
    <w:rsid w:val="00DA77AE"/>
    <w:rsid w:val="00DB0E95"/>
    <w:rsid w:val="00DB4748"/>
    <w:rsid w:val="00DB7413"/>
    <w:rsid w:val="00DD3686"/>
    <w:rsid w:val="00DE5870"/>
    <w:rsid w:val="00DE780E"/>
    <w:rsid w:val="00DF3300"/>
    <w:rsid w:val="00E02565"/>
    <w:rsid w:val="00E07AF7"/>
    <w:rsid w:val="00E63F2C"/>
    <w:rsid w:val="00E6744B"/>
    <w:rsid w:val="00E67B80"/>
    <w:rsid w:val="00E92703"/>
    <w:rsid w:val="00EC34D2"/>
    <w:rsid w:val="00EE39F5"/>
    <w:rsid w:val="00EE7363"/>
    <w:rsid w:val="00EF4183"/>
    <w:rsid w:val="00F11507"/>
    <w:rsid w:val="00F51BA0"/>
    <w:rsid w:val="00F6445B"/>
    <w:rsid w:val="00F80FD5"/>
    <w:rsid w:val="00F914A9"/>
    <w:rsid w:val="00F948F9"/>
    <w:rsid w:val="00FD06B8"/>
    <w:rsid w:val="00FD7077"/>
    <w:rsid w:val="00FE3004"/>
    <w:rsid w:val="00FE3305"/>
    <w:rsid w:val="00F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B5"/>
    <w:rPr>
      <w:i/>
      <w:iCs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7FB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F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F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FB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FB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FB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FB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FB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FB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FB5"/>
    <w:pPr>
      <w:ind w:left="720"/>
      <w:contextualSpacing/>
    </w:pPr>
  </w:style>
  <w:style w:type="table" w:styleId="TabloKlavuzu">
    <w:name w:val="Table Grid"/>
    <w:basedOn w:val="NormalTablo"/>
    <w:uiPriority w:val="59"/>
    <w:rsid w:val="00921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8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A7FB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7FB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A7F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F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FB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FB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2A7FB5"/>
    <w:rPr>
      <w:b/>
      <w:bCs/>
      <w:spacing w:val="0"/>
    </w:rPr>
  </w:style>
  <w:style w:type="character" w:styleId="Vurgu">
    <w:name w:val="Emphasis"/>
    <w:uiPriority w:val="20"/>
    <w:qFormat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2A7FB5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2A7FB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2A7FB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FB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2A7FB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2A7FB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2A7FB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2A7FB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A7FB5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D415F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B5"/>
    <w:rPr>
      <w:i/>
      <w:iCs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7FB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F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F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FB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FB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FB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FB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FB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FB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FB5"/>
    <w:pPr>
      <w:ind w:left="720"/>
      <w:contextualSpacing/>
    </w:pPr>
  </w:style>
  <w:style w:type="table" w:styleId="TabloKlavuzu">
    <w:name w:val="Table Grid"/>
    <w:basedOn w:val="NormalTablo"/>
    <w:uiPriority w:val="59"/>
    <w:rsid w:val="00921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8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A7FB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7FB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A7F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F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FB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FB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2A7FB5"/>
    <w:rPr>
      <w:b/>
      <w:bCs/>
      <w:spacing w:val="0"/>
    </w:rPr>
  </w:style>
  <w:style w:type="character" w:styleId="Vurgu">
    <w:name w:val="Emphasis"/>
    <w:uiPriority w:val="20"/>
    <w:qFormat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2A7FB5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2A7FB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2A7FB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FB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2A7FB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2A7FB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2A7FB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2A7FB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A7FB5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D415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%20SINIF\SINAV\FAHR&#304;%20SINAV\SINAV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DA508-805B-4A1F-BEA2-2521AFA8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SINAV ŞABLONU</Template>
  <TotalTime>11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fb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fb</cp:lastModifiedBy>
  <cp:revision>12</cp:revision>
  <cp:lastPrinted>2010-04-29T20:13:00Z</cp:lastPrinted>
  <dcterms:created xsi:type="dcterms:W3CDTF">2010-12-04T17:47:00Z</dcterms:created>
  <dcterms:modified xsi:type="dcterms:W3CDTF">2010-12-08T18:49:00Z</dcterms:modified>
</cp:coreProperties>
</file>